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870" w:rsidRPr="009D3DEA" w:rsidRDefault="00630870" w:rsidP="003B3CDA">
      <w:pPr>
        <w:jc w:val="center"/>
        <w:rPr>
          <w:b/>
          <w:bCs/>
          <w:i/>
          <w:iCs/>
        </w:rPr>
      </w:pPr>
      <w:r w:rsidRPr="007A172C">
        <w:rPr>
          <w:b/>
          <w:bCs/>
          <w:i/>
          <w:iCs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44.25pt;height:598.5pt;visibility:visible">
            <v:imagedata r:id="rId5" o:title=""/>
          </v:shape>
        </w:pict>
      </w:r>
      <w:r w:rsidRPr="009D3DEA">
        <w:rPr>
          <w:b/>
          <w:bCs/>
          <w:i/>
          <w:iCs/>
        </w:rPr>
        <w:t xml:space="preserve">Устав Союза </w:t>
      </w:r>
    </w:p>
    <w:p w:rsidR="00630870" w:rsidRPr="009D3DEA" w:rsidRDefault="00630870" w:rsidP="009D3DEA">
      <w:pPr>
        <w:jc w:val="center"/>
        <w:rPr>
          <w:b/>
          <w:bCs/>
          <w:i/>
          <w:iCs/>
        </w:rPr>
      </w:pPr>
    </w:p>
    <w:p w:rsidR="00630870" w:rsidRPr="009D3DEA" w:rsidRDefault="00630870" w:rsidP="009D3DEA">
      <w:pPr>
        <w:rPr>
          <w:b/>
          <w:bCs/>
          <w:i/>
          <w:iCs/>
        </w:rPr>
      </w:pPr>
      <w:r w:rsidRPr="009D3DEA">
        <w:rPr>
          <w:b/>
          <w:bCs/>
          <w:i/>
          <w:iCs/>
          <w:lang w:val="en-US"/>
        </w:rPr>
        <w:t>I</w:t>
      </w:r>
      <w:r w:rsidRPr="009D3DEA">
        <w:rPr>
          <w:b/>
          <w:bCs/>
          <w:i/>
          <w:iCs/>
        </w:rPr>
        <w:t xml:space="preserve"> Общие положения.</w:t>
      </w:r>
    </w:p>
    <w:p w:rsidR="00630870" w:rsidRPr="009D3DEA" w:rsidRDefault="00630870" w:rsidP="009D3DEA">
      <w:pPr>
        <w:rPr>
          <w:b/>
          <w:bCs/>
          <w:i/>
          <w:iCs/>
        </w:rPr>
      </w:pPr>
      <w:r w:rsidRPr="009D3DEA">
        <w:rPr>
          <w:b/>
          <w:bCs/>
          <w:i/>
          <w:iCs/>
        </w:rPr>
        <w:t>Характер</w:t>
      </w:r>
    </w:p>
    <w:p w:rsidR="00630870" w:rsidRPr="009D3DEA" w:rsidRDefault="00630870" w:rsidP="009D3DEA">
      <w:r w:rsidRPr="009D3DEA">
        <w:t xml:space="preserve"> 1. Союз наследников Татарстана (СНТ) - добровольная, самодеятельная, интернациональная организация детей и подростков Республики Татарстан.</w:t>
      </w:r>
    </w:p>
    <w:p w:rsidR="00630870" w:rsidRPr="009D3DEA" w:rsidRDefault="00630870" w:rsidP="009D3DEA">
      <w:r w:rsidRPr="009D3DEA">
        <w:t>2. Союз наследников Татарстана работает совместно с общественными организациями, гимназией и семьей.</w:t>
      </w:r>
    </w:p>
    <w:p w:rsidR="00630870" w:rsidRPr="009D3DEA" w:rsidRDefault="00630870" w:rsidP="009D3DEA">
      <w:pPr>
        <w:rPr>
          <w:b/>
          <w:bCs/>
          <w:i/>
          <w:iCs/>
        </w:rPr>
      </w:pPr>
      <w:r w:rsidRPr="009D3DEA">
        <w:rPr>
          <w:b/>
          <w:bCs/>
          <w:i/>
          <w:iCs/>
        </w:rPr>
        <w:t>Цель деятельности</w:t>
      </w:r>
    </w:p>
    <w:p w:rsidR="00630870" w:rsidRPr="009D3DEA" w:rsidRDefault="00630870" w:rsidP="009D3DEA">
      <w:r w:rsidRPr="009D3DEA">
        <w:t>Цель деятельности Союза наследников Татарстана - помочь каждому своему члену жить интересной жизнью, стать сильным, умным и честным человеком-гражданином.</w:t>
      </w:r>
    </w:p>
    <w:p w:rsidR="00630870" w:rsidRPr="009D3DEA" w:rsidRDefault="00630870" w:rsidP="009D3DEA">
      <w:pPr>
        <w:rPr>
          <w:b/>
          <w:bCs/>
          <w:i/>
          <w:iCs/>
        </w:rPr>
      </w:pPr>
      <w:r w:rsidRPr="009D3DEA">
        <w:rPr>
          <w:b/>
          <w:bCs/>
          <w:i/>
          <w:iCs/>
        </w:rPr>
        <w:t>Задачи</w:t>
      </w:r>
    </w:p>
    <w:p w:rsidR="00630870" w:rsidRPr="009D3DEA" w:rsidRDefault="00630870" w:rsidP="009D3DEA">
      <w:pPr>
        <w:numPr>
          <w:ilvl w:val="0"/>
          <w:numId w:val="1"/>
        </w:numPr>
      </w:pPr>
      <w:r w:rsidRPr="009D3DEA">
        <w:t>содействие в становлении статуса и позиции участников как юных граждан России;</w:t>
      </w:r>
    </w:p>
    <w:p w:rsidR="00630870" w:rsidRPr="009D3DEA" w:rsidRDefault="00630870" w:rsidP="009D3DEA">
      <w:pPr>
        <w:numPr>
          <w:ilvl w:val="0"/>
          <w:numId w:val="1"/>
        </w:numPr>
      </w:pPr>
      <w:r w:rsidRPr="009D3DEA">
        <w:t>развитие социальной активности участников, готовности помогать окружающим;</w:t>
      </w:r>
    </w:p>
    <w:p w:rsidR="00630870" w:rsidRPr="009D3DEA" w:rsidRDefault="00630870" w:rsidP="009D3DEA">
      <w:pPr>
        <w:numPr>
          <w:ilvl w:val="0"/>
          <w:numId w:val="1"/>
        </w:numPr>
      </w:pPr>
      <w:r w:rsidRPr="009D3DEA">
        <w:t>сохранение и развитие российских традиций заботы и милосердия;</w:t>
      </w:r>
    </w:p>
    <w:p w:rsidR="00630870" w:rsidRPr="009D3DEA" w:rsidRDefault="00630870" w:rsidP="009D3DEA">
      <w:pPr>
        <w:numPr>
          <w:ilvl w:val="0"/>
          <w:numId w:val="1"/>
        </w:numPr>
      </w:pPr>
      <w:r w:rsidRPr="009D3DEA">
        <w:t>содействие осознанию важности связи поколений в современном обществе;</w:t>
      </w:r>
    </w:p>
    <w:p w:rsidR="00630870" w:rsidRPr="009D3DEA" w:rsidRDefault="00630870" w:rsidP="009D3DEA">
      <w:pPr>
        <w:numPr>
          <w:ilvl w:val="0"/>
          <w:numId w:val="1"/>
        </w:numPr>
      </w:pPr>
      <w:r w:rsidRPr="009D3DEA">
        <w:t>дальнейшее развитие самостоятельности и ответственности ребят в ходе планирования и проведения дел на пользу себе и другим.</w:t>
      </w:r>
    </w:p>
    <w:p w:rsidR="00630870" w:rsidRPr="009D3DEA" w:rsidRDefault="00630870" w:rsidP="009D3DEA"/>
    <w:p w:rsidR="00630870" w:rsidRPr="009D3DEA" w:rsidRDefault="00630870" w:rsidP="009D3DEA">
      <w:pPr>
        <w:rPr>
          <w:b/>
          <w:bCs/>
          <w:i/>
          <w:iCs/>
        </w:rPr>
      </w:pPr>
      <w:r w:rsidRPr="009D3DEA">
        <w:rPr>
          <w:b/>
          <w:bCs/>
          <w:i/>
          <w:iCs/>
          <w:lang w:val="en-US"/>
        </w:rPr>
        <w:t>II</w:t>
      </w:r>
      <w:r w:rsidRPr="009D3DEA">
        <w:rPr>
          <w:b/>
          <w:bCs/>
          <w:i/>
          <w:iCs/>
        </w:rPr>
        <w:t xml:space="preserve"> Членство и прием в союз наследников Татарстана</w:t>
      </w:r>
    </w:p>
    <w:p w:rsidR="00630870" w:rsidRPr="009D3DEA" w:rsidRDefault="00630870" w:rsidP="009D3DEA">
      <w:r w:rsidRPr="009D3DEA">
        <w:t>1. Членами Союза наследников Татарстана являются:</w:t>
      </w:r>
    </w:p>
    <w:p w:rsidR="00630870" w:rsidRPr="009D3DEA" w:rsidRDefault="00630870" w:rsidP="009D3DEA">
      <w:r w:rsidRPr="009D3DEA">
        <w:t>- следопыты;</w:t>
      </w:r>
    </w:p>
    <w:p w:rsidR="00630870" w:rsidRPr="009D3DEA" w:rsidRDefault="00630870" w:rsidP="009D3DEA">
      <w:r w:rsidRPr="009D3DEA">
        <w:t>- наследники;</w:t>
      </w:r>
    </w:p>
    <w:p w:rsidR="00630870" w:rsidRPr="009D3DEA" w:rsidRDefault="00630870" w:rsidP="009D3DEA">
      <w:r w:rsidRPr="009D3DEA">
        <w:t>- вожатые (наставники);</w:t>
      </w:r>
    </w:p>
    <w:p w:rsidR="00630870" w:rsidRPr="009D3DEA" w:rsidRDefault="00630870" w:rsidP="009D3DEA">
      <w:r w:rsidRPr="009D3DEA">
        <w:t>2.Следопыты.</w:t>
      </w:r>
    </w:p>
    <w:p w:rsidR="00630870" w:rsidRPr="009D3DEA" w:rsidRDefault="00630870" w:rsidP="009D3DEA">
      <w:r w:rsidRPr="009D3DEA">
        <w:t>2.1 Следопытами я</w:t>
      </w:r>
      <w:r>
        <w:t>вляются ребята 8</w:t>
      </w:r>
      <w:r w:rsidRPr="009D3DEA">
        <w:t>-10 лет, участвующие в жизни своего коллектива, давшие Обещание и выполняющие Правила следопытов.</w:t>
      </w:r>
    </w:p>
    <w:p w:rsidR="00630870" w:rsidRPr="009D3DEA" w:rsidRDefault="00630870" w:rsidP="009D3DEA">
      <w:r w:rsidRPr="009D3DEA">
        <w:t>2.2 Обещание следопыта:</w:t>
      </w:r>
    </w:p>
    <w:p w:rsidR="00630870" w:rsidRPr="009D3DEA" w:rsidRDefault="00630870" w:rsidP="009D3DEA">
      <w:r w:rsidRPr="009D3DEA">
        <w:t>« Я,___________, обещаю быть хорошим следопытом и выполнять</w:t>
      </w:r>
    </w:p>
    <w:p w:rsidR="00630870" w:rsidRPr="009D3DEA" w:rsidRDefault="00630870" w:rsidP="009D3DEA">
      <w:r w:rsidRPr="009D3DEA">
        <w:t>Правила следопытов» .</w:t>
      </w:r>
    </w:p>
    <w:p w:rsidR="00630870" w:rsidRPr="009D3DEA" w:rsidRDefault="00630870" w:rsidP="009D3DEA">
      <w:r w:rsidRPr="009D3DEA">
        <w:t>Правила следопыта.</w:t>
      </w:r>
    </w:p>
    <w:p w:rsidR="00630870" w:rsidRPr="009D3DEA" w:rsidRDefault="00630870" w:rsidP="009D3DEA">
      <w:r w:rsidRPr="009D3DEA">
        <w:t>Следопыт любит Родину:</w:t>
      </w:r>
    </w:p>
    <w:p w:rsidR="00630870" w:rsidRPr="009D3DEA" w:rsidRDefault="00630870" w:rsidP="009D3DEA">
      <w:r w:rsidRPr="009D3DEA">
        <w:t>Следопыт Отважный.</w:t>
      </w:r>
    </w:p>
    <w:p w:rsidR="00630870" w:rsidRPr="009D3DEA" w:rsidRDefault="00630870" w:rsidP="009D3DEA">
      <w:r w:rsidRPr="009D3DEA">
        <w:t>Следопыт Честный.</w:t>
      </w:r>
    </w:p>
    <w:p w:rsidR="00630870" w:rsidRPr="009D3DEA" w:rsidRDefault="00630870" w:rsidP="009D3DEA">
      <w:r w:rsidRPr="009D3DEA">
        <w:t>Следопыт Добрый.</w:t>
      </w:r>
    </w:p>
    <w:p w:rsidR="00630870" w:rsidRPr="009D3DEA" w:rsidRDefault="00630870" w:rsidP="009D3DEA">
      <w:r w:rsidRPr="009D3DEA">
        <w:t>Следопыт стремится стать лучше.</w:t>
      </w:r>
    </w:p>
    <w:p w:rsidR="00630870" w:rsidRPr="009D3DEA" w:rsidRDefault="00630870" w:rsidP="009D3DEA">
      <w:r w:rsidRPr="009D3DEA">
        <w:t xml:space="preserve">2.3 Дети вступают в СНТ добровольно. Решение о принятии в организацию принимает вожатый. </w:t>
      </w:r>
    </w:p>
    <w:p w:rsidR="00630870" w:rsidRPr="009D3DEA" w:rsidRDefault="00630870" w:rsidP="009D3DEA">
      <w:r w:rsidRPr="009D3DEA">
        <w:t>3 Наследники.</w:t>
      </w:r>
    </w:p>
    <w:p w:rsidR="00630870" w:rsidRPr="009D3DEA" w:rsidRDefault="00630870" w:rsidP="009D3DEA">
      <w:r w:rsidRPr="009D3DEA">
        <w:t>3.1 Наследниками являются все желающие с 10 лет, работающие в одном из отрядов, давшие Торжественное обещание и выполняющие Законы наследников.</w:t>
      </w:r>
    </w:p>
    <w:p w:rsidR="00630870" w:rsidRPr="009D3DEA" w:rsidRDefault="00630870" w:rsidP="009D3DEA">
      <w:r w:rsidRPr="009D3DEA">
        <w:t>3.2 Торжественное обещание наследника:</w:t>
      </w:r>
    </w:p>
    <w:p w:rsidR="00630870" w:rsidRPr="009D3DEA" w:rsidRDefault="00630870" w:rsidP="009D3DEA">
      <w:r w:rsidRPr="009D3DEA">
        <w:t>« Я,____________, добровольно вступаю в Союз наследников</w:t>
      </w:r>
    </w:p>
    <w:p w:rsidR="00630870" w:rsidRPr="009D3DEA" w:rsidRDefault="00630870" w:rsidP="009D3DEA">
      <w:r w:rsidRPr="009D3DEA">
        <w:t>Татарстана, обязуюсь всегда выполнять Законы наследников».</w:t>
      </w:r>
    </w:p>
    <w:p w:rsidR="00630870" w:rsidRPr="009D3DEA" w:rsidRDefault="00630870" w:rsidP="009D3DEA"/>
    <w:p w:rsidR="00630870" w:rsidRPr="009D3DEA" w:rsidRDefault="00630870" w:rsidP="009D3DEA">
      <w:pPr>
        <w:rPr>
          <w:b/>
          <w:bCs/>
          <w:i/>
          <w:iCs/>
        </w:rPr>
      </w:pPr>
      <w:r w:rsidRPr="009D3DEA">
        <w:rPr>
          <w:b/>
          <w:bCs/>
          <w:i/>
          <w:iCs/>
          <w:lang w:val="en-US"/>
        </w:rPr>
        <w:t>III</w:t>
      </w:r>
      <w:r w:rsidRPr="009D3DEA">
        <w:rPr>
          <w:b/>
          <w:bCs/>
          <w:i/>
          <w:iCs/>
        </w:rPr>
        <w:t>. Законы наследников.</w:t>
      </w:r>
    </w:p>
    <w:p w:rsidR="00630870" w:rsidRPr="009D3DEA" w:rsidRDefault="00630870" w:rsidP="009D3DEA">
      <w:r w:rsidRPr="009D3DEA">
        <w:t>Наследник бережно хранит природу и культуру родного края.</w:t>
      </w:r>
    </w:p>
    <w:p w:rsidR="00630870" w:rsidRPr="009D3DEA" w:rsidRDefault="00630870" w:rsidP="009D3DEA">
      <w:r w:rsidRPr="009D3DEA">
        <w:t>Наследник помогает Республике Татарстан, стремится стать ее</w:t>
      </w:r>
    </w:p>
    <w:p w:rsidR="00630870" w:rsidRPr="009D3DEA" w:rsidRDefault="00630870" w:rsidP="009D3DEA">
      <w:r w:rsidRPr="009D3DEA">
        <w:t>достойным гражданином.</w:t>
      </w:r>
    </w:p>
    <w:p w:rsidR="00630870" w:rsidRPr="009D3DEA" w:rsidRDefault="00630870" w:rsidP="009D3DEA">
      <w:r w:rsidRPr="009D3DEA">
        <w:t>Наследник отважно стоит за справедливость.</w:t>
      </w:r>
    </w:p>
    <w:p w:rsidR="00630870" w:rsidRPr="009D3DEA" w:rsidRDefault="00630870" w:rsidP="009D3DEA">
      <w:r w:rsidRPr="009D3DEA">
        <w:t>Наследник хочет больше знать и уметь, стать сильным и ловким.</w:t>
      </w:r>
    </w:p>
    <w:p w:rsidR="00630870" w:rsidRPr="009D3DEA" w:rsidRDefault="00630870" w:rsidP="009D3DEA">
      <w:r w:rsidRPr="009D3DEA">
        <w:t>Наследник - верный друг, помогает старшим и младшим, никого не</w:t>
      </w:r>
    </w:p>
    <w:p w:rsidR="00630870" w:rsidRPr="009D3DEA" w:rsidRDefault="00630870" w:rsidP="009D3DEA">
      <w:r w:rsidRPr="009D3DEA">
        <w:t>бросит в беде.</w:t>
      </w:r>
    </w:p>
    <w:p w:rsidR="00630870" w:rsidRPr="009D3DEA" w:rsidRDefault="00630870" w:rsidP="009D3DEA">
      <w:r w:rsidRPr="009D3DEA">
        <w:t>3.3 Подростки добровольно вступают в СНТ. Решение о принятии в</w:t>
      </w:r>
    </w:p>
    <w:p w:rsidR="00630870" w:rsidRPr="009D3DEA" w:rsidRDefault="00630870" w:rsidP="009D3DEA">
      <w:r w:rsidRPr="009D3DEA">
        <w:t>организацию принимает сбор отряда.</w:t>
      </w:r>
    </w:p>
    <w:p w:rsidR="00630870" w:rsidRPr="009D3DEA" w:rsidRDefault="00630870" w:rsidP="009D3DEA">
      <w:r w:rsidRPr="009D3DEA">
        <w:t>4. Вожатые (наставники).</w:t>
      </w:r>
    </w:p>
    <w:p w:rsidR="00630870" w:rsidRPr="009D3DEA" w:rsidRDefault="00630870" w:rsidP="009D3DEA">
      <w:r w:rsidRPr="009D3DEA">
        <w:t>4.1 Вожатыми являются наследники старше 14 лет, выполняющие</w:t>
      </w:r>
    </w:p>
    <w:p w:rsidR="00630870" w:rsidRPr="009D3DEA" w:rsidRDefault="00630870" w:rsidP="009D3DEA">
      <w:r w:rsidRPr="009D3DEA">
        <w:t>требования настоящего Устава и Законов наследников, работающие в</w:t>
      </w:r>
    </w:p>
    <w:p w:rsidR="00630870" w:rsidRPr="009D3DEA" w:rsidRDefault="00630870" w:rsidP="009D3DEA">
      <w:r w:rsidRPr="009D3DEA">
        <w:t>одном из коллективов, давшие Клятву вожатого.</w:t>
      </w:r>
    </w:p>
    <w:p w:rsidR="00630870" w:rsidRPr="009D3DEA" w:rsidRDefault="00630870" w:rsidP="009D3DEA">
      <w:r w:rsidRPr="009D3DEA">
        <w:t>4.2. Клятва вожатого.</w:t>
      </w:r>
    </w:p>
    <w:p w:rsidR="00630870" w:rsidRPr="009D3DEA" w:rsidRDefault="00630870" w:rsidP="009D3DEA">
      <w:r w:rsidRPr="009D3DEA">
        <w:t>« Я,_____________, добровольно принимаю на себя обязанности</w:t>
      </w:r>
    </w:p>
    <w:p w:rsidR="00630870" w:rsidRPr="009D3DEA" w:rsidRDefault="00630870" w:rsidP="009D3DEA">
      <w:r w:rsidRPr="009D3DEA">
        <w:t>вожатого Союза наследников Татарстана. Своей работой буду служить</w:t>
      </w:r>
    </w:p>
    <w:p w:rsidR="00630870" w:rsidRPr="009D3DEA" w:rsidRDefault="00630870" w:rsidP="009D3DEA">
      <w:r w:rsidRPr="009D3DEA">
        <w:t>Республике Татарстан, буду воспитывать доверенную мне молодежь</w:t>
      </w:r>
    </w:p>
    <w:p w:rsidR="00630870" w:rsidRPr="009D3DEA" w:rsidRDefault="00630870" w:rsidP="009D3DEA">
      <w:r w:rsidRPr="009D3DEA">
        <w:t>активными гражданами, патриотами и интернационалистами, развивать в ней важные человеческие достоинства.</w:t>
      </w:r>
    </w:p>
    <w:p w:rsidR="00630870" w:rsidRPr="009D3DEA" w:rsidRDefault="00630870" w:rsidP="009D3DEA">
      <w:r w:rsidRPr="009D3DEA">
        <w:t>Обязуюсь выполнять требования Устава</w:t>
      </w:r>
    </w:p>
    <w:p w:rsidR="00630870" w:rsidRPr="009D3DEA" w:rsidRDefault="00630870" w:rsidP="009D3DEA">
      <w:r w:rsidRPr="009D3DEA">
        <w:t xml:space="preserve"> 5. Поощрения.</w:t>
      </w:r>
    </w:p>
    <w:p w:rsidR="00630870" w:rsidRPr="009D3DEA" w:rsidRDefault="00630870" w:rsidP="009D3DEA">
      <w:r w:rsidRPr="009D3DEA">
        <w:t>За активную работу Советы СНТ могут наградить члена организации грамотой, почетным знаком, присвоением очередной ступени, высоты и другими формами отличия.</w:t>
      </w:r>
    </w:p>
    <w:p w:rsidR="00630870" w:rsidRPr="009D3DEA" w:rsidRDefault="00630870" w:rsidP="009D3DEA"/>
    <w:p w:rsidR="00630870" w:rsidRPr="009D3DEA" w:rsidRDefault="00630870" w:rsidP="009D3DEA">
      <w:pPr>
        <w:rPr>
          <w:b/>
          <w:bCs/>
          <w:i/>
          <w:iCs/>
        </w:rPr>
      </w:pPr>
      <w:r w:rsidRPr="009D3DEA">
        <w:rPr>
          <w:b/>
          <w:bCs/>
          <w:i/>
          <w:iCs/>
          <w:lang w:val="en-US"/>
        </w:rPr>
        <w:t>III</w:t>
      </w:r>
      <w:r w:rsidRPr="009D3DEA">
        <w:rPr>
          <w:b/>
          <w:bCs/>
          <w:i/>
          <w:iCs/>
        </w:rPr>
        <w:t xml:space="preserve"> Права и обязанности</w:t>
      </w:r>
    </w:p>
    <w:p w:rsidR="00630870" w:rsidRPr="009D3DEA" w:rsidRDefault="00630870" w:rsidP="009D3DEA">
      <w:pPr>
        <w:rPr>
          <w:b/>
          <w:bCs/>
          <w:i/>
          <w:iCs/>
        </w:rPr>
      </w:pPr>
      <w:r w:rsidRPr="009D3DEA">
        <w:rPr>
          <w:b/>
          <w:bCs/>
          <w:i/>
          <w:iCs/>
        </w:rPr>
        <w:t>члена Союза наследников Татарстана</w:t>
      </w:r>
    </w:p>
    <w:p w:rsidR="00630870" w:rsidRPr="009D3DEA" w:rsidRDefault="00630870" w:rsidP="009D3DEA">
      <w:r w:rsidRPr="009D3DEA">
        <w:t>1. Члены Союза наследников Татарстана имеют права и обязанности:</w:t>
      </w:r>
    </w:p>
    <w:p w:rsidR="00630870" w:rsidRPr="009D3DEA" w:rsidRDefault="00630870" w:rsidP="009D3DEA">
      <w:r w:rsidRPr="009D3DEA">
        <w:t>- добровольно входить и выходить из Союза;</w:t>
      </w:r>
    </w:p>
    <w:p w:rsidR="00630870" w:rsidRPr="009D3DEA" w:rsidRDefault="00630870" w:rsidP="009D3DEA">
      <w:r w:rsidRPr="009D3DEA">
        <w:t>- работать в одном отряде или группе;</w:t>
      </w:r>
    </w:p>
    <w:p w:rsidR="00630870" w:rsidRPr="009D3DEA" w:rsidRDefault="00630870" w:rsidP="009D3DEA">
      <w:r w:rsidRPr="009D3DEA">
        <w:t>- участвовать в выборах органов самоуправления и избираться в любой из них;</w:t>
      </w:r>
    </w:p>
    <w:p w:rsidR="00630870" w:rsidRPr="009D3DEA" w:rsidRDefault="00630870" w:rsidP="009D3DEA">
      <w:r w:rsidRPr="009D3DEA">
        <w:t>- носить форму и знаки Союза;</w:t>
      </w:r>
    </w:p>
    <w:p w:rsidR="00630870" w:rsidRPr="009D3DEA" w:rsidRDefault="00630870" w:rsidP="009D3DEA">
      <w:r w:rsidRPr="009D3DEA">
        <w:t>- вовлекать в Союз новых членов;</w:t>
      </w:r>
    </w:p>
    <w:p w:rsidR="00630870" w:rsidRPr="009D3DEA" w:rsidRDefault="00630870" w:rsidP="009D3DEA">
      <w:r w:rsidRPr="009D3DEA">
        <w:t>- выполнять требования и нормы жизни Союза.</w:t>
      </w:r>
    </w:p>
    <w:p w:rsidR="00630870" w:rsidRPr="009D3DEA" w:rsidRDefault="00630870" w:rsidP="009D3DEA">
      <w:r w:rsidRPr="009D3DEA">
        <w:t>2. Вожатые дополнительно имеют обязанности:</w:t>
      </w:r>
    </w:p>
    <w:p w:rsidR="00630870" w:rsidRPr="009D3DEA" w:rsidRDefault="00630870" w:rsidP="009D3DEA">
      <w:r w:rsidRPr="009D3DEA">
        <w:t>- заботиться о жизни и здоровье доверенных им детей и подростков; юридическую ответственность несут совершеннолетние члены организации;</w:t>
      </w:r>
    </w:p>
    <w:p w:rsidR="00630870" w:rsidRPr="009D3DEA" w:rsidRDefault="00630870" w:rsidP="009D3DEA">
      <w:r w:rsidRPr="009D3DEA">
        <w:t>- активно формировать себя и своих воспитанников в соответствии с целью Союза, выполнять Кодекс вожатых.</w:t>
      </w:r>
    </w:p>
    <w:p w:rsidR="00630870" w:rsidRPr="009D3DEA" w:rsidRDefault="00630870" w:rsidP="009D3DEA"/>
    <w:p w:rsidR="00630870" w:rsidRPr="009D3DEA" w:rsidRDefault="00630870" w:rsidP="009D3DEA">
      <w:pPr>
        <w:rPr>
          <w:b/>
          <w:bCs/>
          <w:i/>
          <w:iCs/>
        </w:rPr>
      </w:pPr>
      <w:r w:rsidRPr="009D3DEA">
        <w:rPr>
          <w:b/>
          <w:bCs/>
          <w:i/>
          <w:iCs/>
          <w:lang w:val="en-US"/>
        </w:rPr>
        <w:t>IV</w:t>
      </w:r>
      <w:r w:rsidRPr="009D3DEA">
        <w:rPr>
          <w:b/>
          <w:bCs/>
          <w:i/>
          <w:iCs/>
        </w:rPr>
        <w:t>. Структура организации.</w:t>
      </w:r>
    </w:p>
    <w:p w:rsidR="00630870" w:rsidRPr="009D3DEA" w:rsidRDefault="00630870" w:rsidP="009D3DEA">
      <w:r w:rsidRPr="009D3DEA">
        <w:t>1. Первичными коллективами СНТ являются:</w:t>
      </w:r>
    </w:p>
    <w:p w:rsidR="00630870" w:rsidRPr="009D3DEA" w:rsidRDefault="00630870" w:rsidP="009D3DEA">
      <w:r w:rsidRPr="009D3DEA">
        <w:t>- отряды следопытов;</w:t>
      </w:r>
    </w:p>
    <w:p w:rsidR="00630870" w:rsidRPr="009D3DEA" w:rsidRDefault="00630870" w:rsidP="009D3DEA">
      <w:r w:rsidRPr="009D3DEA">
        <w:t>- отряды наследников;</w:t>
      </w:r>
    </w:p>
    <w:p w:rsidR="00630870" w:rsidRPr="009D3DEA" w:rsidRDefault="00630870" w:rsidP="009D3DEA">
      <w:r w:rsidRPr="009D3DEA">
        <w:t>- отряды вожатых.</w:t>
      </w:r>
    </w:p>
    <w:p w:rsidR="00630870" w:rsidRPr="009D3DEA" w:rsidRDefault="00630870" w:rsidP="009D3DEA">
      <w:r w:rsidRPr="009D3DEA">
        <w:t>2. Отряд следопытов и отряд наследников - это объединение детей и подростков, которое:</w:t>
      </w:r>
    </w:p>
    <w:p w:rsidR="00630870" w:rsidRPr="009D3DEA" w:rsidRDefault="00630870" w:rsidP="009D3DEA">
      <w:r w:rsidRPr="009D3DEA">
        <w:t>- имеет устойчивый, добровольный состав членов;</w:t>
      </w:r>
    </w:p>
    <w:p w:rsidR="00630870" w:rsidRPr="009D3DEA" w:rsidRDefault="00630870" w:rsidP="009D3DEA">
      <w:r w:rsidRPr="009D3DEA">
        <w:t>- имеет вожатого, который вместе с членами отряда выполняет программу организации;</w:t>
      </w:r>
    </w:p>
    <w:p w:rsidR="00630870" w:rsidRPr="009D3DEA" w:rsidRDefault="00630870" w:rsidP="009D3DEA">
      <w:r w:rsidRPr="009D3DEA">
        <w:t>- регулярно проводит сборы и дела.</w:t>
      </w:r>
    </w:p>
    <w:p w:rsidR="00630870" w:rsidRPr="009D3DEA" w:rsidRDefault="00630870" w:rsidP="009D3DEA">
      <w:r w:rsidRPr="009D3DEA">
        <w:t>3. Отряды объединяются в дружину.</w:t>
      </w:r>
    </w:p>
    <w:p w:rsidR="00630870" w:rsidRPr="009D3DEA" w:rsidRDefault="00630870" w:rsidP="009D3DEA">
      <w:r w:rsidRPr="009D3DEA">
        <w:t>4 Вожатые объединяются в клуб отрядных вожатых «Чулпан».</w:t>
      </w:r>
    </w:p>
    <w:p w:rsidR="00630870" w:rsidRPr="009D3DEA" w:rsidRDefault="00630870" w:rsidP="009D3DEA"/>
    <w:p w:rsidR="00630870" w:rsidRPr="009D3DEA" w:rsidRDefault="00630870" w:rsidP="009D3DEA">
      <w:pPr>
        <w:rPr>
          <w:b/>
          <w:bCs/>
          <w:i/>
          <w:iCs/>
        </w:rPr>
      </w:pPr>
      <w:r w:rsidRPr="009D3DEA">
        <w:rPr>
          <w:b/>
          <w:bCs/>
          <w:i/>
          <w:iCs/>
          <w:lang w:val="en-US"/>
        </w:rPr>
        <w:t>V</w:t>
      </w:r>
      <w:r w:rsidRPr="009D3DEA">
        <w:rPr>
          <w:b/>
          <w:bCs/>
          <w:i/>
          <w:iCs/>
        </w:rPr>
        <w:t xml:space="preserve"> Самоуправление в Союзе наследников Татарстана.</w:t>
      </w:r>
    </w:p>
    <w:p w:rsidR="00630870" w:rsidRPr="009D3DEA" w:rsidRDefault="00630870" w:rsidP="009D3DEA">
      <w:r w:rsidRPr="009D3DEA">
        <w:t>1 Самоуправление в отряде и дружине.</w:t>
      </w:r>
    </w:p>
    <w:p w:rsidR="00630870" w:rsidRPr="009D3DEA" w:rsidRDefault="00630870" w:rsidP="009D3DEA">
      <w:r w:rsidRPr="009D3DEA">
        <w:t>1. Высшим органом самоуправления отряда является сбор отряда. Сбор отряда:</w:t>
      </w:r>
    </w:p>
    <w:p w:rsidR="00630870" w:rsidRPr="009D3DEA" w:rsidRDefault="00630870" w:rsidP="009D3DEA">
      <w:r w:rsidRPr="009D3DEA">
        <w:t>- решает вопросы жизни своего коллектива;</w:t>
      </w:r>
    </w:p>
    <w:p w:rsidR="00630870" w:rsidRPr="009D3DEA" w:rsidRDefault="00630870" w:rsidP="009D3DEA">
      <w:r w:rsidRPr="009D3DEA">
        <w:t>- выбирает совет отряда, его председателя. Заслушивает отчеты об деятельности. Дает оценку.</w:t>
      </w:r>
    </w:p>
    <w:p w:rsidR="00630870" w:rsidRPr="009D3DEA" w:rsidRDefault="00630870" w:rsidP="009D3DEA">
      <w:r w:rsidRPr="009D3DEA">
        <w:t>2. Совет отряда:</w:t>
      </w:r>
    </w:p>
    <w:p w:rsidR="00630870" w:rsidRPr="009D3DEA" w:rsidRDefault="00630870" w:rsidP="009D3DEA">
      <w:r w:rsidRPr="009D3DEA">
        <w:t>- исполняет решения, принятые сбором отряда;</w:t>
      </w:r>
    </w:p>
    <w:p w:rsidR="00630870" w:rsidRPr="009D3DEA" w:rsidRDefault="00630870" w:rsidP="009D3DEA">
      <w:r w:rsidRPr="009D3DEA">
        <w:t>- организует работу каждого члена отряда;</w:t>
      </w:r>
    </w:p>
    <w:p w:rsidR="00630870" w:rsidRPr="009D3DEA" w:rsidRDefault="00630870" w:rsidP="009D3DEA">
      <w:r w:rsidRPr="009D3DEA">
        <w:t>- представляет интересы отряда в совете дружины;</w:t>
      </w:r>
    </w:p>
    <w:p w:rsidR="00630870" w:rsidRPr="009D3DEA" w:rsidRDefault="00630870" w:rsidP="009D3DEA">
      <w:r w:rsidRPr="009D3DEA">
        <w:t>- отчитывается о своей работе на сборе.</w:t>
      </w:r>
    </w:p>
    <w:p w:rsidR="00630870" w:rsidRPr="009D3DEA" w:rsidRDefault="00630870" w:rsidP="009D3DEA">
      <w:r w:rsidRPr="009D3DEA">
        <w:t>3. Высшим органом самоуправления в дружине является сбор дружины. Сбор дружины:</w:t>
      </w:r>
    </w:p>
    <w:p w:rsidR="00630870" w:rsidRPr="009D3DEA" w:rsidRDefault="00630870" w:rsidP="009D3DEA">
      <w:r w:rsidRPr="009D3DEA">
        <w:t>- решает вопросы затрагивающие дружину в целом, принимает программу деятельности;</w:t>
      </w:r>
    </w:p>
    <w:p w:rsidR="00630870" w:rsidRPr="009D3DEA" w:rsidRDefault="00630870" w:rsidP="009D3DEA">
      <w:r w:rsidRPr="009D3DEA">
        <w:t>- избирает коллективный исполнительный орган - совет дружины и его председателя;</w:t>
      </w:r>
    </w:p>
    <w:p w:rsidR="00630870" w:rsidRPr="009D3DEA" w:rsidRDefault="00630870" w:rsidP="009D3DEA">
      <w:r w:rsidRPr="009D3DEA">
        <w:t xml:space="preserve">- заслушивает отчеты исполнительных органов дружины, дает им оценку. </w:t>
      </w:r>
    </w:p>
    <w:p w:rsidR="00630870" w:rsidRPr="009D3DEA" w:rsidRDefault="00630870" w:rsidP="009D3DEA">
      <w:r w:rsidRPr="009D3DEA">
        <w:t>4. Советы дружины:</w:t>
      </w:r>
    </w:p>
    <w:p w:rsidR="00630870" w:rsidRPr="009D3DEA" w:rsidRDefault="00630870" w:rsidP="009D3DEA">
      <w:r w:rsidRPr="009D3DEA">
        <w:t>- исполняет решения, принятые сбором дружины;</w:t>
      </w:r>
    </w:p>
    <w:p w:rsidR="00630870" w:rsidRPr="009D3DEA" w:rsidRDefault="00630870" w:rsidP="009D3DEA">
      <w:r w:rsidRPr="009D3DEA">
        <w:t>- координирует деятельность отрядов, входящих в состав дружины;</w:t>
      </w:r>
    </w:p>
    <w:p w:rsidR="00630870" w:rsidRPr="009D3DEA" w:rsidRDefault="00630870" w:rsidP="009D3DEA">
      <w:r w:rsidRPr="009D3DEA">
        <w:t>- организует сотрудничество с семьей, различными государственными учреждениями и общественными организациями;</w:t>
      </w:r>
    </w:p>
    <w:p w:rsidR="00630870" w:rsidRPr="009D3DEA" w:rsidRDefault="00630870" w:rsidP="009D3DEA">
      <w:r w:rsidRPr="009D3DEA">
        <w:t>- отчитывается о своей работе на сборе дружины.</w:t>
      </w:r>
    </w:p>
    <w:p w:rsidR="00630870" w:rsidRPr="009D3DEA" w:rsidRDefault="00630870" w:rsidP="009D3DEA">
      <w:r w:rsidRPr="009D3DEA">
        <w:t>2 Районные органы самоуправления.</w:t>
      </w:r>
    </w:p>
    <w:p w:rsidR="00630870" w:rsidRPr="009D3DEA" w:rsidRDefault="00630870" w:rsidP="009D3DEA">
      <w:r w:rsidRPr="009D3DEA">
        <w:t>1. Высшим органом районной организации Союза наследников Татарстана является слет, собирающийся ежегодно прямым делегированием от коллективов в соответствии с нормами представительства. Слет районной организации СНТ:</w:t>
      </w:r>
    </w:p>
    <w:p w:rsidR="00630870" w:rsidRPr="009D3DEA" w:rsidRDefault="00630870" w:rsidP="009D3DEA">
      <w:r w:rsidRPr="009D3DEA">
        <w:t>- заслушивает и оценивает работу соответствующего Совета;</w:t>
      </w:r>
    </w:p>
    <w:p w:rsidR="00630870" w:rsidRPr="009D3DEA" w:rsidRDefault="00630870" w:rsidP="009D3DEA">
      <w:r w:rsidRPr="009D3DEA">
        <w:t>- обсуждает документы организации.</w:t>
      </w:r>
    </w:p>
    <w:p w:rsidR="00630870" w:rsidRPr="009D3DEA" w:rsidRDefault="00630870" w:rsidP="009D3DEA">
      <w:r w:rsidRPr="009D3DEA">
        <w:t>3. Руководящим органом в период между слетами является соответствующий Совет, собирающийся не реже 3-х раз в год.</w:t>
      </w:r>
    </w:p>
    <w:p w:rsidR="00630870" w:rsidRPr="009D3DEA" w:rsidRDefault="00630870" w:rsidP="009D3DEA">
      <w:r w:rsidRPr="009D3DEA">
        <w:t>3 Высшие органы самоуправления</w:t>
      </w:r>
    </w:p>
    <w:p w:rsidR="00630870" w:rsidRPr="009D3DEA" w:rsidRDefault="00630870" w:rsidP="009D3DEA">
      <w:r w:rsidRPr="009D3DEA">
        <w:t>1. Высшим органом Союза наследников Татарстана является Слет, собирающийся не реже одного раза в 2 года.</w:t>
      </w:r>
    </w:p>
    <w:p w:rsidR="00630870" w:rsidRPr="009D3DEA" w:rsidRDefault="00630870" w:rsidP="009D3DEA">
      <w:r w:rsidRPr="009D3DEA">
        <w:t>2. Руководящим органом Союза наследников Татарстана в период между слетами является республиканский Совет, собирающийся на заседании не реже трех раз в год</w:t>
      </w:r>
    </w:p>
    <w:p w:rsidR="00630870" w:rsidRPr="009D3DEA" w:rsidRDefault="00630870" w:rsidP="009D3DEA"/>
    <w:p w:rsidR="00630870" w:rsidRDefault="00630870"/>
    <w:sectPr w:rsidR="00630870" w:rsidSect="00E878E8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5430"/>
    <w:multiLevelType w:val="hybridMultilevel"/>
    <w:tmpl w:val="D700AF4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DEA"/>
    <w:rsid w:val="00180513"/>
    <w:rsid w:val="002E7737"/>
    <w:rsid w:val="003B3CDA"/>
    <w:rsid w:val="00630870"/>
    <w:rsid w:val="007A172C"/>
    <w:rsid w:val="00920A03"/>
    <w:rsid w:val="009D3DEA"/>
    <w:rsid w:val="00D437FD"/>
    <w:rsid w:val="00E87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51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3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3D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7</Pages>
  <Words>890</Words>
  <Characters>5076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 1</dc:creator>
  <cp:keywords/>
  <dc:description/>
  <cp:lastModifiedBy>Customer</cp:lastModifiedBy>
  <cp:revision>3</cp:revision>
  <dcterms:created xsi:type="dcterms:W3CDTF">2014-11-13T11:56:00Z</dcterms:created>
  <dcterms:modified xsi:type="dcterms:W3CDTF">2014-11-27T12:35:00Z</dcterms:modified>
</cp:coreProperties>
</file>